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6B409F3A" w14:textId="77777777" w:rsidR="006C7D5E" w:rsidRDefault="006C7D5E" w:rsidP="006D68BB">
      <w:pPr>
        <w:pStyle w:val="Heading4"/>
        <w:framePr w:h="489" w:hRule="exact" w:wrap="notBeside" w:y="7"/>
      </w:pPr>
      <w:r>
        <w:t>Invitation to</w:t>
      </w:r>
      <w:r w:rsidR="0087604C">
        <w:t xml:space="preserve"> Tender</w:t>
      </w:r>
    </w:p>
    <w:p w14:paraId="2929625E" w14:textId="77777777" w:rsidR="006C7D5E" w:rsidRDefault="006C7D5E" w:rsidP="006C7D5E">
      <w:pPr>
        <w:pStyle w:val="BlockLine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295"/>
        <w:gridCol w:w="1903"/>
        <w:gridCol w:w="5324"/>
      </w:tblGrid>
      <w:tr w:rsidR="006C7D5E" w14:paraId="58638841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33AF7D8D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To:</w:t>
            </w:r>
          </w:p>
        </w:tc>
        <w:bookmarkStart w:id="0" w:name="Text92"/>
        <w:bookmarkStart w:id="1" w:name="Text60"/>
        <w:tc>
          <w:tcPr>
            <w:tcW w:w="7227" w:type="dxa"/>
            <w:gridSpan w:val="2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</w:tcPr>
          <w:p w14:paraId="707393F4" w14:textId="2A61848A" w:rsidR="00E13906" w:rsidRDefault="0087604C" w:rsidP="00552FE1">
            <w:pPr>
              <w:rPr>
                <w:rFonts w:ascii="Arial" w:hAnsi="Arial" w:cs="Arial"/>
                <w:i/>
              </w:rPr>
            </w:pPr>
            <w:r w:rsidRPr="0087604C">
              <w:rPr>
                <w:rFonts w:ascii="Arial" w:hAnsi="Arial"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>
                    <w:default w:val="All Applicants interested in tendering for the Construction Contract described below."/>
                  </w:textInput>
                </w:ffData>
              </w:fldChar>
            </w:r>
            <w:r w:rsidRPr="0087604C">
              <w:rPr>
                <w:rFonts w:ascii="Arial" w:hAnsi="Arial" w:cs="Arial"/>
                <w:i/>
              </w:rPr>
              <w:instrText xml:space="preserve"> FORMTEXT </w:instrText>
            </w:r>
            <w:r w:rsidRPr="0087604C">
              <w:rPr>
                <w:rFonts w:ascii="Arial" w:hAnsi="Arial" w:cs="Arial"/>
                <w:i/>
              </w:rPr>
            </w:r>
            <w:r w:rsidRPr="0087604C">
              <w:rPr>
                <w:rFonts w:ascii="Arial" w:hAnsi="Arial" w:cs="Arial"/>
                <w:i/>
              </w:rPr>
              <w:fldChar w:fldCharType="separate"/>
            </w:r>
            <w:r w:rsidR="00C05213" w:rsidRPr="00C05213">
              <w:rPr>
                <w:rFonts w:ascii="Arial" w:hAnsi="Arial" w:cs="Arial"/>
                <w:i/>
              </w:rPr>
              <w:t>All Applicants interested in tendering for the tender described below</w:t>
            </w:r>
            <w:r w:rsidR="00F81014">
              <w:rPr>
                <w:rFonts w:ascii="Arial" w:hAnsi="Arial" w:cs="Arial"/>
                <w:i/>
                <w:noProof/>
              </w:rPr>
              <w:t xml:space="preserve"> </w:t>
            </w:r>
            <w:r w:rsidRPr="0087604C">
              <w:rPr>
                <w:rFonts w:ascii="Arial" w:hAnsi="Arial" w:cs="Arial"/>
                <w:i/>
              </w:rPr>
              <w:fldChar w:fldCharType="end"/>
            </w:r>
            <w:bookmarkEnd w:id="0"/>
          </w:p>
          <w:p w14:paraId="1CFFF9DE" w14:textId="77777777" w:rsidR="0087604C" w:rsidRPr="0087604C" w:rsidRDefault="0087604C" w:rsidP="006C7D5E">
            <w:pPr>
              <w:rPr>
                <w:i/>
              </w:rPr>
            </w:pPr>
          </w:p>
          <w:bookmarkEnd w:id="1"/>
          <w:p w14:paraId="232187CD" w14:textId="77777777" w:rsidR="006C7D5E" w:rsidRDefault="006C7D5E" w:rsidP="006C7D5E"/>
        </w:tc>
      </w:tr>
      <w:tr w:rsidR="006C7D5E" w14:paraId="1D3BE75C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7D6F1C12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Regarding:</w:t>
            </w:r>
          </w:p>
        </w:tc>
        <w:bookmarkStart w:id="2" w:name="Text62"/>
        <w:tc>
          <w:tcPr>
            <w:tcW w:w="722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C9B8F06" w14:textId="77777777" w:rsidR="00BD79E4" w:rsidRPr="00BD79E4" w:rsidRDefault="002856B7" w:rsidP="00BD79E4">
            <w:pPr>
              <w:jc w:val="both"/>
              <w:rPr>
                <w:rFonts w:eastAsia="MS Mincho" w:cs="MS Mincho"/>
                <w:i/>
              </w:rPr>
            </w:pPr>
            <w:r w:rsidRPr="00FF6C1C">
              <w:rPr>
                <w:rFonts w:ascii="Arial" w:hAnsi="Arial"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FF6C1C">
              <w:rPr>
                <w:rFonts w:ascii="Arial" w:hAnsi="Arial" w:cs="Arial"/>
              </w:rPr>
              <w:instrText xml:space="preserve"> FORMTEXT </w:instrText>
            </w:r>
            <w:r w:rsidRPr="00FF6C1C">
              <w:rPr>
                <w:rFonts w:ascii="Arial" w:hAnsi="Arial" w:cs="Arial"/>
              </w:rPr>
            </w:r>
            <w:r w:rsidRPr="00FF6C1C">
              <w:rPr>
                <w:rFonts w:ascii="Arial" w:hAnsi="Arial" w:cs="Arial"/>
              </w:rPr>
              <w:fldChar w:fldCharType="separate"/>
            </w:r>
            <w:r w:rsidR="00C05213" w:rsidRPr="00C05213">
              <w:rPr>
                <w:rFonts w:eastAsia="MS Mincho" w:cs="MS Mincho"/>
                <w:i/>
              </w:rPr>
              <w:t>P</w:t>
            </w:r>
            <w:r w:rsidR="00BD79E4" w:rsidRPr="00BD79E4">
              <w:rPr>
                <w:rFonts w:eastAsia="MS Mincho" w:cs="MS Mincho"/>
                <w:i/>
              </w:rPr>
              <w:t>Tender for the Appointment of Project Management and Quantity Surveying Services</w:t>
            </w:r>
          </w:p>
          <w:p w14:paraId="69668652" w14:textId="386F4867" w:rsidR="006C7D5E" w:rsidRPr="00E13906" w:rsidRDefault="00BD79E4" w:rsidP="00BD79E4">
            <w:pPr>
              <w:jc w:val="both"/>
              <w:rPr>
                <w:i/>
              </w:rPr>
            </w:pPr>
            <w:r w:rsidRPr="00BD79E4">
              <w:rPr>
                <w:rFonts w:eastAsia="MS Mincho" w:cs="MS Mincho"/>
                <w:i/>
              </w:rPr>
              <w:t>for the RRDF Category 2 Inishturk Multipurpose Hub &amp; Tourism Accommodation Project</w:t>
            </w:r>
            <w:r>
              <w:rPr>
                <w:rFonts w:eastAsia="MS Mincho" w:cs="MS Mincho"/>
                <w:i/>
              </w:rPr>
              <w:t xml:space="preserve"> (Lots 1 and 2)</w:t>
            </w:r>
            <w:r w:rsidR="002856B7" w:rsidRPr="00FF6C1C">
              <w:rPr>
                <w:rFonts w:ascii="Arial" w:hAnsi="Arial" w:cs="Arial"/>
              </w:rPr>
              <w:fldChar w:fldCharType="end"/>
            </w:r>
            <w:bookmarkEnd w:id="2"/>
          </w:p>
        </w:tc>
      </w:tr>
      <w:tr w:rsidR="006C7D5E" w14:paraId="2E56334D" w14:textId="77777777" w:rsidTr="006D68BB">
        <w:trPr>
          <w:trHeight w:val="567"/>
        </w:trPr>
        <w:tc>
          <w:tcPr>
            <w:tcW w:w="1295" w:type="dxa"/>
            <w:tcBorders>
              <w:right w:val="single" w:sz="12" w:space="0" w:color="99CCFF"/>
            </w:tcBorders>
          </w:tcPr>
          <w:p w14:paraId="1E2779A8" w14:textId="77777777" w:rsidR="006C7D5E" w:rsidRDefault="006C7D5E" w:rsidP="006C7D5E">
            <w:pPr>
              <w:jc w:val="right"/>
              <w:rPr>
                <w:b/>
              </w:rPr>
            </w:pPr>
            <w:r>
              <w:rPr>
                <w:b/>
              </w:rPr>
              <w:t>Date:</w:t>
            </w:r>
          </w:p>
        </w:tc>
        <w:tc>
          <w:tcPr>
            <w:tcW w:w="190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6B72F593" w14:textId="6A5270C5" w:rsidR="006C7D5E" w:rsidRPr="002856B7" w:rsidRDefault="002856B7" w:rsidP="006C7D5E">
            <w:pPr>
              <w:rPr>
                <w:i/>
              </w:rPr>
            </w:pPr>
            <w:r w:rsidRPr="002856B7">
              <w:rPr>
                <w:rFonts w:ascii="Arial" w:hAnsi="Arial" w:cs="Arial"/>
                <w:i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2856B7">
              <w:rPr>
                <w:rFonts w:ascii="Arial" w:hAnsi="Arial" w:cs="Arial"/>
                <w:i/>
              </w:rPr>
              <w:instrText xml:space="preserve"> FORMTEXT </w:instrText>
            </w:r>
            <w:r w:rsidRPr="002856B7">
              <w:rPr>
                <w:rFonts w:ascii="Arial" w:hAnsi="Arial" w:cs="Arial"/>
                <w:i/>
              </w:rPr>
            </w:r>
            <w:r w:rsidRPr="002856B7">
              <w:rPr>
                <w:rFonts w:ascii="Arial" w:hAnsi="Arial" w:cs="Arial"/>
                <w:i/>
              </w:rPr>
              <w:fldChar w:fldCharType="separate"/>
            </w:r>
            <w:r w:rsidR="00BD2839">
              <w:rPr>
                <w:rFonts w:eastAsia="MS Mincho" w:cs="MS Mincho"/>
                <w:i/>
              </w:rPr>
              <w:t>3</w:t>
            </w:r>
            <w:r w:rsidR="00BD79E4">
              <w:rPr>
                <w:rFonts w:eastAsia="MS Mincho" w:cs="MS Mincho"/>
                <w:i/>
              </w:rPr>
              <w:t>/07</w:t>
            </w:r>
            <w:r w:rsidR="005147F9">
              <w:rPr>
                <w:rFonts w:eastAsia="MS Mincho" w:cs="MS Mincho"/>
                <w:i/>
              </w:rPr>
              <w:t>/202</w:t>
            </w:r>
            <w:r w:rsidR="00552FE1">
              <w:rPr>
                <w:rFonts w:eastAsia="MS Mincho" w:cs="MS Mincho"/>
                <w:i/>
              </w:rPr>
              <w:t>6</w:t>
            </w:r>
            <w:r w:rsidRPr="002856B7">
              <w:rPr>
                <w:rFonts w:ascii="Arial" w:hAnsi="Arial" w:cs="Arial"/>
                <w:i/>
              </w:rPr>
              <w:fldChar w:fldCharType="end"/>
            </w:r>
          </w:p>
        </w:tc>
        <w:tc>
          <w:tcPr>
            <w:tcW w:w="5324" w:type="dxa"/>
            <w:tcBorders>
              <w:top w:val="single" w:sz="12" w:space="0" w:color="99CCFF"/>
              <w:left w:val="single" w:sz="12" w:space="0" w:color="99CCFF"/>
            </w:tcBorders>
          </w:tcPr>
          <w:p w14:paraId="3443F68C" w14:textId="77777777" w:rsidR="006C7D5E" w:rsidRDefault="006C7D5E" w:rsidP="006C7D5E">
            <w:pPr>
              <w:ind w:left="720"/>
            </w:pPr>
          </w:p>
        </w:tc>
      </w:tr>
    </w:tbl>
    <w:p w14:paraId="3BFACDAA" w14:textId="77777777" w:rsidR="006C7D5E" w:rsidRDefault="006C7D5E" w:rsidP="006C7D5E"/>
    <w:p w14:paraId="1FB0D18B" w14:textId="77777777" w:rsidR="009F507D" w:rsidRDefault="009F507D" w:rsidP="006C7D5E"/>
    <w:p w14:paraId="5D6392B8" w14:textId="77777777" w:rsidR="006C7D5E" w:rsidRDefault="006C7D5E" w:rsidP="006C7D5E">
      <w:r>
        <w:t>A Dhaoine Uaisle</w:t>
      </w:r>
    </w:p>
    <w:p w14:paraId="500072C9" w14:textId="77777777" w:rsidR="006C7D5E" w:rsidRDefault="006C7D5E" w:rsidP="005B2568">
      <w:pPr>
        <w:jc w:val="both"/>
      </w:pPr>
    </w:p>
    <w:p w14:paraId="3C406FF9" w14:textId="77777777" w:rsidR="006C7D5E" w:rsidRDefault="006C7D5E" w:rsidP="005B2568">
      <w:pPr>
        <w:jc w:val="both"/>
      </w:pPr>
      <w:r>
        <w:t>You are invited to submit a Tender for the above Contract complying with the enclosed Instructions to Tenderers</w:t>
      </w:r>
      <w:r w:rsidR="00ED707E">
        <w:t>.</w:t>
      </w:r>
    </w:p>
    <w:p w14:paraId="0F146CF7" w14:textId="77777777" w:rsidR="006C7D5E" w:rsidRDefault="006C7D5E" w:rsidP="006C7D5E"/>
    <w:p w14:paraId="1DA4FA7A" w14:textId="77777777" w:rsidR="00FF3626" w:rsidRDefault="00FF3626" w:rsidP="006C7D5E"/>
    <w:p w14:paraId="5D29DD61" w14:textId="77777777" w:rsidR="006C7D5E" w:rsidRDefault="006C7D5E" w:rsidP="006C7D5E">
      <w:r>
        <w:t>Is mise, le meas</w:t>
      </w:r>
    </w:p>
    <w:p w14:paraId="2A1EC1E2" w14:textId="77777777" w:rsidR="006C7D5E" w:rsidRDefault="006C7D5E" w:rsidP="006C7D5E"/>
    <w:p w14:paraId="7900C74D" w14:textId="77777777" w:rsidR="006C7D5E" w:rsidRDefault="006C7D5E" w:rsidP="006C7D5E"/>
    <w:p w14:paraId="2DEACAC3" w14:textId="77777777" w:rsidR="006C7D5E" w:rsidRDefault="006C7D5E" w:rsidP="006C7D5E"/>
    <w:p w14:paraId="237162FF" w14:textId="77777777" w:rsidR="006C7D5E" w:rsidRDefault="006C7D5E" w:rsidP="006C7D5E">
      <w:r>
        <w:t>Signed ____________________________</w:t>
      </w:r>
    </w:p>
    <w:p w14:paraId="4FEFA767" w14:textId="2186CB79" w:rsidR="0064439F" w:rsidRPr="00E13906" w:rsidRDefault="006C7D5E" w:rsidP="0064439F">
      <w:pPr>
        <w:rPr>
          <w:i/>
        </w:rPr>
      </w:pPr>
      <w:r>
        <w:t>On behalf of</w:t>
      </w:r>
      <w:r w:rsidR="00E13906">
        <w:t xml:space="preserve"> </w:t>
      </w:r>
      <w:r w:rsidR="0064439F" w:rsidRPr="00FF6C1C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="0064439F" w:rsidRPr="00FF6C1C">
        <w:rPr>
          <w:rFonts w:ascii="Arial" w:hAnsi="Arial" w:cs="Arial"/>
        </w:rPr>
        <w:instrText xml:space="preserve"> FORMTEXT </w:instrText>
      </w:r>
      <w:r w:rsidR="0064439F" w:rsidRPr="00FF6C1C">
        <w:rPr>
          <w:rFonts w:ascii="Arial" w:hAnsi="Arial" w:cs="Arial"/>
        </w:rPr>
      </w:r>
      <w:r w:rsidR="0064439F" w:rsidRPr="00FF6C1C">
        <w:rPr>
          <w:rFonts w:ascii="Arial" w:hAnsi="Arial" w:cs="Arial"/>
        </w:rPr>
        <w:fldChar w:fldCharType="separate"/>
      </w:r>
      <w:proofErr w:type="gramStart"/>
      <w:r w:rsidR="00C05213" w:rsidRPr="00C05213">
        <w:rPr>
          <w:rFonts w:ascii="Arial" w:hAnsi="Arial" w:cs="Arial"/>
        </w:rPr>
        <w:t>South West</w:t>
      </w:r>
      <w:proofErr w:type="gramEnd"/>
      <w:r w:rsidR="00C05213" w:rsidRPr="00C05213">
        <w:rPr>
          <w:rFonts w:ascii="Arial" w:hAnsi="Arial" w:cs="Arial"/>
        </w:rPr>
        <w:t xml:space="preserve"> Mayo Development Company </w:t>
      </w:r>
      <w:r w:rsidR="0064439F" w:rsidRPr="00FF6C1C">
        <w:rPr>
          <w:rFonts w:ascii="Arial" w:hAnsi="Arial" w:cs="Arial"/>
        </w:rPr>
        <w:fldChar w:fldCharType="end"/>
      </w:r>
    </w:p>
    <w:p w14:paraId="37F6014C" w14:textId="77777777" w:rsidR="006C7D5E" w:rsidRDefault="006C7D5E" w:rsidP="006C7D5E"/>
    <w:p w14:paraId="739C8325" w14:textId="77777777" w:rsidR="009F507D" w:rsidRDefault="009F507D" w:rsidP="006C7D5E"/>
    <w:p w14:paraId="566007AB" w14:textId="77777777" w:rsidR="009F507D" w:rsidRDefault="009F507D" w:rsidP="006C7D5E">
      <w:pPr>
        <w:rPr>
          <w:b/>
        </w:rPr>
      </w:pPr>
    </w:p>
    <w:p w14:paraId="3D13143F" w14:textId="77777777" w:rsidR="00FA0515" w:rsidRDefault="00FA0515" w:rsidP="006C7D5E">
      <w:pPr>
        <w:rPr>
          <w:rFonts w:ascii="Arial" w:hAnsi="Arial" w:cs="Arial"/>
          <w:i/>
          <w:noProof/>
        </w:rPr>
      </w:pPr>
    </w:p>
    <w:p w14:paraId="1FFC88A9" w14:textId="77777777" w:rsidR="00FA0515" w:rsidRPr="0087604C" w:rsidRDefault="00FA0515" w:rsidP="006C7D5E">
      <w:pPr>
        <w:rPr>
          <w:lang w:val="en-US"/>
        </w:rPr>
      </w:pPr>
      <w:r w:rsidRPr="00FF6C1C">
        <w:rPr>
          <w:rFonts w:ascii="Arial" w:hAnsi="Arial" w:cs="Arial"/>
        </w:rPr>
        <w:fldChar w:fldCharType="begin">
          <w:ffData>
            <w:name w:val="Text92"/>
            <w:enabled/>
            <w:calcOnExit w:val="0"/>
            <w:textInput/>
          </w:ffData>
        </w:fldChar>
      </w:r>
      <w:r w:rsidRPr="00FF6C1C">
        <w:rPr>
          <w:rFonts w:ascii="Arial" w:hAnsi="Arial" w:cs="Arial"/>
        </w:rPr>
        <w:instrText xml:space="preserve"> FORMTEXT </w:instrText>
      </w:r>
      <w:r w:rsidRPr="00FF6C1C">
        <w:rPr>
          <w:rFonts w:ascii="Arial" w:hAnsi="Arial" w:cs="Arial"/>
        </w:rPr>
      </w:r>
      <w:r w:rsidRPr="00FF6C1C">
        <w:rPr>
          <w:rFonts w:ascii="Arial" w:hAnsi="Arial" w:cs="Arial"/>
        </w:rPr>
        <w:fldChar w:fldCharType="separate"/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="005147F9">
        <w:rPr>
          <w:rFonts w:ascii="Arial" w:hAnsi="Arial" w:cs="Arial"/>
        </w:rPr>
        <w:t> </w:t>
      </w:r>
      <w:r w:rsidRPr="00FF6C1C">
        <w:rPr>
          <w:rFonts w:ascii="Arial" w:hAnsi="Arial" w:cs="Arial"/>
        </w:rPr>
        <w:fldChar w:fldCharType="end"/>
      </w:r>
    </w:p>
    <w:sectPr w:rsidR="00FA0515" w:rsidRPr="0087604C" w:rsidSect="006D68BB">
      <w:footerReference w:type="default" r:id="rId9"/>
      <w:pgSz w:w="11906" w:h="16838"/>
      <w:pgMar w:top="5571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3114B34D" w14:textId="77777777" w:rsidR="001F4036" w:rsidRDefault="001F4036">
      <w:r>
        <w:separator/>
      </w:r>
    </w:p>
  </w:endnote>
  <w:endnote w:type="continuationSeparator" w:id="0">
    <w:p w14:paraId="6D4D1FD2" w14:textId="77777777" w:rsidR="001F4036" w:rsidRDefault="001F4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Bright">
    <w:panose1 w:val="02040602050505020304"/>
    <w:charset w:val="4D"/>
    <w:family w:val="roman"/>
    <w:pitch w:val="variable"/>
    <w:sig w:usb0="00000003" w:usb1="00000000" w:usb2="00000000" w:usb3="00000000" w:csb0="00000001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p w14:paraId="722BA384" w14:textId="77777777" w:rsidR="00405F57" w:rsidRPr="003C4E7E" w:rsidRDefault="00405F57">
    <w:pPr>
      <w:pStyle w:val="Footer"/>
      <w:rPr>
        <w:rFonts w:ascii="Arial" w:hAnsi="Arial" w:cs="Arial"/>
        <w:b/>
        <w:sz w:val="16"/>
        <w:szCs w:val="16"/>
        <w:lang w:val="en-IE"/>
      </w:rPr>
    </w:pPr>
    <w:r>
      <w:rPr>
        <w:rFonts w:ascii="Arial" w:hAnsi="Arial" w:cs="Arial"/>
        <w:b/>
        <w:sz w:val="16"/>
        <w:szCs w:val="16"/>
        <w:lang w:val="en-IE"/>
      </w:rPr>
      <w:t>17/07//2011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A538AB2" w14:textId="77777777" w:rsidR="001F4036" w:rsidRDefault="001F4036">
      <w:r>
        <w:separator/>
      </w:r>
    </w:p>
  </w:footnote>
  <w:footnote w:type="continuationSeparator" w:id="0">
    <w:p w14:paraId="10B47E42" w14:textId="77777777" w:rsidR="001F4036" w:rsidRDefault="001F4036">
      <w:r>
        <w:continuationSeparator/>
      </w:r>
    </w:p>
  </w:footnote>
</w:footnotes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38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forms" w:enforcement="1" w:cryptProviderType="rsaAES" w:cryptAlgorithmClass="hash" w:cryptAlgorithmType="typeAny" w:cryptAlgorithmSid="14" w:cryptSpinCount="100000" w:hash="Q2FcrR/fZPPNLFEyWO+2H8A4IMyfA7Sh+N8HA92Z/tHA53jTS41MDyASFWlBw1BZ+853qs+9ZMs1Dk7q+k/VHw==" w:salt="KQmKrSykZTX+m18OshQ6Hg==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10F14"/>
    <w:rsid w:val="000017E9"/>
    <w:rsid w:val="00016888"/>
    <w:rsid w:val="000F5814"/>
    <w:rsid w:val="001062E0"/>
    <w:rsid w:val="00133FB1"/>
    <w:rsid w:val="00154E88"/>
    <w:rsid w:val="00196B7B"/>
    <w:rsid w:val="001E0EBA"/>
    <w:rsid w:val="001F3773"/>
    <w:rsid w:val="001F4036"/>
    <w:rsid w:val="001F5ED0"/>
    <w:rsid w:val="00243281"/>
    <w:rsid w:val="002447CB"/>
    <w:rsid w:val="002856B7"/>
    <w:rsid w:val="0029486A"/>
    <w:rsid w:val="002B16B3"/>
    <w:rsid w:val="002F7739"/>
    <w:rsid w:val="003165EA"/>
    <w:rsid w:val="00347DF7"/>
    <w:rsid w:val="0035047C"/>
    <w:rsid w:val="003A4C3B"/>
    <w:rsid w:val="003A6587"/>
    <w:rsid w:val="003A7777"/>
    <w:rsid w:val="003C4E7E"/>
    <w:rsid w:val="003E1ECB"/>
    <w:rsid w:val="00405F57"/>
    <w:rsid w:val="00410F14"/>
    <w:rsid w:val="0047423B"/>
    <w:rsid w:val="004B0963"/>
    <w:rsid w:val="004E3E60"/>
    <w:rsid w:val="005147F9"/>
    <w:rsid w:val="00552FE1"/>
    <w:rsid w:val="00555C95"/>
    <w:rsid w:val="005922E2"/>
    <w:rsid w:val="005B2568"/>
    <w:rsid w:val="005F55F5"/>
    <w:rsid w:val="0061069B"/>
    <w:rsid w:val="0062485C"/>
    <w:rsid w:val="00624E49"/>
    <w:rsid w:val="0064439F"/>
    <w:rsid w:val="006A077D"/>
    <w:rsid w:val="006B387B"/>
    <w:rsid w:val="006B44C8"/>
    <w:rsid w:val="006C7D5E"/>
    <w:rsid w:val="006D68BB"/>
    <w:rsid w:val="006E3139"/>
    <w:rsid w:val="006F31D8"/>
    <w:rsid w:val="006F6688"/>
    <w:rsid w:val="0070203D"/>
    <w:rsid w:val="00736BBA"/>
    <w:rsid w:val="0076031B"/>
    <w:rsid w:val="0076717F"/>
    <w:rsid w:val="008501CE"/>
    <w:rsid w:val="00861323"/>
    <w:rsid w:val="00866FD9"/>
    <w:rsid w:val="0087604C"/>
    <w:rsid w:val="008A1FE5"/>
    <w:rsid w:val="008D5166"/>
    <w:rsid w:val="0091377A"/>
    <w:rsid w:val="00920889"/>
    <w:rsid w:val="00972B2B"/>
    <w:rsid w:val="009853BE"/>
    <w:rsid w:val="009A48CF"/>
    <w:rsid w:val="009C099F"/>
    <w:rsid w:val="009F507D"/>
    <w:rsid w:val="00A26CB7"/>
    <w:rsid w:val="00A74FF3"/>
    <w:rsid w:val="00A86441"/>
    <w:rsid w:val="00B223DD"/>
    <w:rsid w:val="00B36E26"/>
    <w:rsid w:val="00B459C0"/>
    <w:rsid w:val="00B658F9"/>
    <w:rsid w:val="00BA1CE3"/>
    <w:rsid w:val="00BD2839"/>
    <w:rsid w:val="00BD79E4"/>
    <w:rsid w:val="00BD7A53"/>
    <w:rsid w:val="00BE6099"/>
    <w:rsid w:val="00C05213"/>
    <w:rsid w:val="00C411AE"/>
    <w:rsid w:val="00CB51A9"/>
    <w:rsid w:val="00CE6C08"/>
    <w:rsid w:val="00CF0BEB"/>
    <w:rsid w:val="00D129D3"/>
    <w:rsid w:val="00D173E4"/>
    <w:rsid w:val="00D2022E"/>
    <w:rsid w:val="00D220CD"/>
    <w:rsid w:val="00D85E6D"/>
    <w:rsid w:val="00DA6242"/>
    <w:rsid w:val="00DC7296"/>
    <w:rsid w:val="00DD3F31"/>
    <w:rsid w:val="00E13906"/>
    <w:rsid w:val="00E608C1"/>
    <w:rsid w:val="00ED707E"/>
    <w:rsid w:val="00F11F6C"/>
    <w:rsid w:val="00F16B0B"/>
    <w:rsid w:val="00F17FEB"/>
    <w:rsid w:val="00F26043"/>
    <w:rsid w:val="00F61657"/>
    <w:rsid w:val="00F673DF"/>
    <w:rsid w:val="00F81014"/>
    <w:rsid w:val="00FA0515"/>
    <w:rsid w:val="00FF36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5A9DE50"/>
  <w15:chartTrackingRefBased/>
  <w15:docId w15:val="{DD903DC5-4245-4A05-B22C-44DA7846D0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C7D5E"/>
    <w:rPr>
      <w:rFonts w:ascii="Lucida Bright" w:hAnsi="Lucida Bright"/>
      <w:color w:val="000000"/>
      <w:szCs w:val="24"/>
      <w:lang w:val="en-GB" w:eastAsia="en-US"/>
    </w:rPr>
  </w:style>
  <w:style w:type="paragraph" w:styleId="Heading4">
    <w:name w:val="heading 4"/>
    <w:aliases w:val="Map Title"/>
    <w:basedOn w:val="Normal"/>
    <w:next w:val="Normal"/>
    <w:qFormat/>
    <w:rsid w:val="006C7D5E"/>
    <w:pPr>
      <w:pageBreakBefore/>
      <w:framePr w:wrap="notBeside" w:vAnchor="text" w:hAnchor="text" w:y="1"/>
      <w:spacing w:after="240"/>
      <w:outlineLvl w:val="3"/>
    </w:pPr>
    <w:rPr>
      <w:rFonts w:ascii="Lucida Sans" w:hAnsi="Lucida Sans" w:cs="Arial"/>
      <w:b/>
      <w:sz w:val="32"/>
      <w:szCs w:val="32"/>
      <w:lang w:val="en-I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lockLine">
    <w:name w:val="Block Line"/>
    <w:basedOn w:val="Normal"/>
    <w:next w:val="Normal"/>
    <w:rsid w:val="006C7D5E"/>
    <w:pPr>
      <w:pBdr>
        <w:top w:val="single" w:sz="6" w:space="1" w:color="FF0000"/>
        <w:between w:val="single" w:sz="6" w:space="1" w:color="auto"/>
      </w:pBdr>
      <w:spacing w:before="240"/>
      <w:ind w:left="1728"/>
    </w:pPr>
    <w:rPr>
      <w:szCs w:val="20"/>
    </w:rPr>
  </w:style>
  <w:style w:type="paragraph" w:styleId="Header">
    <w:name w:val="header"/>
    <w:basedOn w:val="Normal"/>
    <w:rsid w:val="00E13906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E13906"/>
    <w:pPr>
      <w:tabs>
        <w:tab w:val="center" w:pos="4153"/>
        <w:tab w:val="right" w:pos="8306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ncyMavrogiorgou\Downloads\Clare\Tender%20Doc\ITT_Invitation_to_Tender%20UL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717DED6750D841981968599A482A59" ma:contentTypeVersion="3" ma:contentTypeDescription="Create a new document." ma:contentTypeScope="" ma:versionID="c3cf1c88f77a48b9c2c85f3731a02576">
  <xsd:schema xmlns:xsd="http://www.w3.org/2001/XMLSchema" xmlns:xs="http://www.w3.org/2001/XMLSchema" xmlns:p="http://schemas.microsoft.com/office/2006/metadata/properties" xmlns:ns2="c8ecdd8c-7818-4d10-9a29-e56d8f9a05be" targetNamespace="http://schemas.microsoft.com/office/2006/metadata/properties" ma:root="true" ma:fieldsID="7c9620e97a4d1ad6044df954a6b6b3c8" ns2:_="">
    <xsd:import namespace="c8ecdd8c-7818-4d10-9a29-e56d8f9a05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ecdd8c-7818-4d10-9a29-e56d8f9a05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D41699-B8FB-4055-BA24-DD83D80E0E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8ecdd8c-7818-4d10-9a29-e56d8f9a05b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8F67A88-5963-4D38-94BA-75188D1BE65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5BD9A4F-D8CD-4A75-BFEA-80F3D6AD5A5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C:\Users\NancyMavrogiorgou\Downloads\Clare\Tender Doc\ITT_Invitation_to_Tender UL.dot</Template>
  <TotalTime>11</TotalTime>
  <Pages>1</Pages>
  <Words>90</Words>
  <Characters>541</Characters>
  <Application>Microsoft Office Word</Application>
  <DocSecurity>0</DocSecurity>
  <Lines>27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Invitation to Tender</vt:lpstr>
    </vt:vector>
  </TitlesOfParts>
  <Company>Department of Finance</Company>
  <LinksUpToDate>false</LinksUpToDate>
  <CharactersWithSpaces>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Invitation to Tender</dc:title>
  <dc:subject/>
  <dc:creator>Nancy Mavrogiorgou</dc:creator>
  <cp:keywords/>
  <dc:description/>
  <cp:lastModifiedBy>Ross McCarthy</cp:lastModifiedBy>
  <cp:revision>9</cp:revision>
  <cp:lastPrinted>2025-07-12T04:25:00Z</cp:lastPrinted>
  <dcterms:created xsi:type="dcterms:W3CDTF">2026-03-24T15:42:00Z</dcterms:created>
  <dcterms:modified xsi:type="dcterms:W3CDTF">2026-07-05T10:20:00Z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0x01010006717DED6750D841981968599A482A59</vt:lpwstr>
  </property>
</Properties>
</file>